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16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70"/>
        <w:gridCol w:w="3071"/>
        <w:gridCol w:w="3071"/>
      </w:tblGrid>
      <w:tr w:rsidR="00AF1DB9" w:rsidRPr="004D47B5" w:rsidTr="004D47B5">
        <w:tc>
          <w:tcPr>
            <w:tcW w:w="3070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3071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YÜZER</w:t>
            </w:r>
          </w:p>
        </w:tc>
        <w:tc>
          <w:tcPr>
            <w:tcW w:w="3071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BATAR</w:t>
            </w:r>
          </w:p>
        </w:tc>
      </w:tr>
      <w:tr w:rsidR="00AF1DB9" w:rsidRPr="004D47B5" w:rsidTr="004D47B5">
        <w:tc>
          <w:tcPr>
            <w:tcW w:w="3070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Mantar tıpa</w:t>
            </w:r>
          </w:p>
        </w:tc>
        <w:tc>
          <w:tcPr>
            <w:tcW w:w="3071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3071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</w:tr>
      <w:tr w:rsidR="00AF1DB9" w:rsidRPr="004D47B5" w:rsidTr="004D47B5">
        <w:tc>
          <w:tcPr>
            <w:tcW w:w="3070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taş</w:t>
            </w:r>
          </w:p>
        </w:tc>
        <w:tc>
          <w:tcPr>
            <w:tcW w:w="3071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3071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</w:tr>
      <w:tr w:rsidR="00AF1DB9" w:rsidRPr="004D47B5" w:rsidTr="004D47B5">
        <w:tc>
          <w:tcPr>
            <w:tcW w:w="3070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kağıt</w:t>
            </w:r>
          </w:p>
        </w:tc>
        <w:tc>
          <w:tcPr>
            <w:tcW w:w="3071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3071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</w:tr>
      <w:tr w:rsidR="00AF1DB9" w:rsidRPr="004D47B5" w:rsidTr="004D47B5">
        <w:tc>
          <w:tcPr>
            <w:tcW w:w="3070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Metal para</w:t>
            </w:r>
          </w:p>
        </w:tc>
        <w:tc>
          <w:tcPr>
            <w:tcW w:w="3071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3071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</w:tr>
      <w:tr w:rsidR="00AF1DB9" w:rsidRPr="004D47B5" w:rsidTr="004D47B5">
        <w:tc>
          <w:tcPr>
            <w:tcW w:w="3070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Kurşun kalem</w:t>
            </w:r>
          </w:p>
        </w:tc>
        <w:tc>
          <w:tcPr>
            <w:tcW w:w="3071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3071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</w:tr>
      <w:tr w:rsidR="00AF1DB9" w:rsidRPr="004D47B5" w:rsidTr="004D47B5">
        <w:tc>
          <w:tcPr>
            <w:tcW w:w="3070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Toplu iğne</w:t>
            </w:r>
          </w:p>
        </w:tc>
        <w:tc>
          <w:tcPr>
            <w:tcW w:w="3071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3071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</w:tr>
      <w:tr w:rsidR="00AF1DB9" w:rsidRPr="004D47B5" w:rsidTr="004D47B5">
        <w:tc>
          <w:tcPr>
            <w:tcW w:w="3070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Demir boncuk</w:t>
            </w:r>
          </w:p>
        </w:tc>
        <w:tc>
          <w:tcPr>
            <w:tcW w:w="3071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3071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</w:tr>
    </w:tbl>
    <w:p w:rsidR="00AF1DB9" w:rsidRDefault="00AF1DB9">
      <w:r>
        <w:t xml:space="preserve">                                              FEN VE TEKNOLOJİ---MADDEYİ TANIYALIM</w:t>
      </w:r>
    </w:p>
    <w:p w:rsidR="00AF1DB9" w:rsidRDefault="00AF1DB9" w:rsidP="00CE2E88">
      <w:r>
        <w:t>Aşağıda verilen maddelerin,suya atıldığında yüzme ve batma durumlarını belirtiniz</w:t>
      </w:r>
    </w:p>
    <w:p w:rsidR="00AF1DB9" w:rsidRPr="00CE2E88" w:rsidRDefault="00AF1DB9" w:rsidP="00CE2E88"/>
    <w:p w:rsidR="00AF1DB9" w:rsidRPr="00CE2E88" w:rsidRDefault="00AF1DB9" w:rsidP="00CE2E88"/>
    <w:p w:rsidR="00AF1DB9" w:rsidRPr="00CE2E88" w:rsidRDefault="00AF1DB9" w:rsidP="00CE2E88">
      <w:r>
        <w:t>Aşağıdaki maddelerin hangi gruba ait olduğunu bulunuz.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1"/>
        <w:gridCol w:w="909"/>
        <w:gridCol w:w="910"/>
        <w:gridCol w:w="912"/>
        <w:gridCol w:w="884"/>
        <w:gridCol w:w="886"/>
        <w:gridCol w:w="1014"/>
        <w:gridCol w:w="906"/>
        <w:gridCol w:w="914"/>
        <w:gridCol w:w="892"/>
      </w:tblGrid>
      <w:tr w:rsidR="00AF1DB9" w:rsidRPr="004D47B5" w:rsidTr="004D47B5">
        <w:tc>
          <w:tcPr>
            <w:tcW w:w="1060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sağlam</w:t>
            </w: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kırılgan</w:t>
            </w: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pürüzlü</w:t>
            </w: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düz</w:t>
            </w: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sert</w:t>
            </w: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yumuşak</w:t>
            </w: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kokulu</w:t>
            </w:r>
          </w:p>
        </w:tc>
        <w:tc>
          <w:tcPr>
            <w:tcW w:w="915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saydam</w:t>
            </w:r>
          </w:p>
        </w:tc>
        <w:tc>
          <w:tcPr>
            <w:tcW w:w="915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berk</w:t>
            </w:r>
          </w:p>
        </w:tc>
      </w:tr>
      <w:tr w:rsidR="00AF1DB9" w:rsidRPr="004D47B5" w:rsidTr="004D47B5">
        <w:tc>
          <w:tcPr>
            <w:tcW w:w="1060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Cam bardak</w:t>
            </w: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5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5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</w:tr>
      <w:tr w:rsidR="00AF1DB9" w:rsidRPr="004D47B5" w:rsidTr="004D47B5">
        <w:tc>
          <w:tcPr>
            <w:tcW w:w="1060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gül</w:t>
            </w: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5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5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</w:tr>
      <w:tr w:rsidR="00AF1DB9" w:rsidRPr="004D47B5" w:rsidTr="004D47B5">
        <w:tc>
          <w:tcPr>
            <w:tcW w:w="1060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yüzük</w:t>
            </w: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5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5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</w:tr>
      <w:tr w:rsidR="00AF1DB9" w:rsidRPr="004D47B5" w:rsidTr="004D47B5">
        <w:tc>
          <w:tcPr>
            <w:tcW w:w="1060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silgi</w:t>
            </w: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5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5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</w:tr>
      <w:tr w:rsidR="00AF1DB9" w:rsidRPr="004D47B5" w:rsidTr="004D47B5">
        <w:tc>
          <w:tcPr>
            <w:tcW w:w="1060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sünger</w:t>
            </w: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5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5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</w:tr>
      <w:tr w:rsidR="00AF1DB9" w:rsidRPr="004D47B5" w:rsidTr="004D47B5">
        <w:tc>
          <w:tcPr>
            <w:tcW w:w="1060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Demir kaşık</w:t>
            </w: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5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5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</w:tr>
      <w:tr w:rsidR="00AF1DB9" w:rsidRPr="004D47B5" w:rsidTr="004D47B5">
        <w:tc>
          <w:tcPr>
            <w:tcW w:w="1060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bilgisayar</w:t>
            </w: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5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5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</w:tr>
      <w:tr w:rsidR="00AF1DB9" w:rsidRPr="004D47B5" w:rsidTr="004D47B5">
        <w:tc>
          <w:tcPr>
            <w:tcW w:w="1060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saat</w:t>
            </w: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5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5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</w:tr>
      <w:tr w:rsidR="00AF1DB9" w:rsidRPr="004D47B5" w:rsidTr="004D47B5">
        <w:tc>
          <w:tcPr>
            <w:tcW w:w="1060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peçete</w:t>
            </w: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5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5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</w:tr>
      <w:tr w:rsidR="00AF1DB9" w:rsidRPr="004D47B5" w:rsidTr="004D47B5">
        <w:tc>
          <w:tcPr>
            <w:tcW w:w="1060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top</w:t>
            </w: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5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5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</w:tr>
      <w:tr w:rsidR="00AF1DB9" w:rsidRPr="004D47B5" w:rsidTr="004D47B5">
        <w:tc>
          <w:tcPr>
            <w:tcW w:w="1060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pamuk</w:t>
            </w: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5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5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</w:tr>
      <w:tr w:rsidR="00AF1DB9" w:rsidRPr="004D47B5" w:rsidTr="004D47B5">
        <w:tc>
          <w:tcPr>
            <w:tcW w:w="1060" w:type="dxa"/>
          </w:tcPr>
          <w:p w:rsidR="00AF1DB9" w:rsidRPr="004D47B5" w:rsidRDefault="00AF1DB9" w:rsidP="004D47B5">
            <w:pPr>
              <w:spacing w:after="0" w:line="240" w:lineRule="auto"/>
            </w:pPr>
            <w:r w:rsidRPr="004D47B5">
              <w:t>radyo</w:t>
            </w: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4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5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  <w:tc>
          <w:tcPr>
            <w:tcW w:w="915" w:type="dxa"/>
          </w:tcPr>
          <w:p w:rsidR="00AF1DB9" w:rsidRPr="004D47B5" w:rsidRDefault="00AF1DB9" w:rsidP="004D47B5">
            <w:pPr>
              <w:spacing w:after="0" w:line="240" w:lineRule="auto"/>
            </w:pPr>
          </w:p>
        </w:tc>
      </w:tr>
    </w:tbl>
    <w:p w:rsidR="00AF1DB9" w:rsidRDefault="00AF1DB9" w:rsidP="00CE2E88"/>
    <w:p w:rsidR="00AF1DB9" w:rsidRDefault="00AF1DB9" w:rsidP="00CE2E88">
      <w:r>
        <w:t>Aşağıda verilen cümlelerdeki boşlukları,uygun kelimelerle doldurunuz.</w:t>
      </w:r>
    </w:p>
    <w:p w:rsidR="00AF1DB9" w:rsidRDefault="00AF1DB9" w:rsidP="00CE2E88">
      <w:r>
        <w:t>1-Maddenin şekil almış haline…………….denir.</w:t>
      </w:r>
    </w:p>
    <w:p w:rsidR="00AF1DB9" w:rsidRDefault="00AF1DB9" w:rsidP="00CE2E88">
      <w:r>
        <w:t>2-Işığı geçiren maddelere………………..madde denir.</w:t>
      </w:r>
    </w:p>
    <w:p w:rsidR="00AF1DB9" w:rsidRDefault="00AF1DB9" w:rsidP="00CE2E88">
      <w:r>
        <w:t>3-Işığı geçirmeyen maddelere……………………madde denir.</w:t>
      </w:r>
    </w:p>
    <w:p w:rsidR="00AF1DB9" w:rsidRDefault="00AF1DB9" w:rsidP="00CE2E88">
      <w:r>
        <w:t>4-Esnek olmayan maddelere  ……………………..madde denir.</w:t>
      </w:r>
    </w:p>
    <w:p w:rsidR="00AF1DB9" w:rsidRDefault="00AF1DB9" w:rsidP="00CE2E88">
      <w:r>
        <w:t>5-Pasta yapımında kullanılan yumurta,un,süt ………………………….dir.</w:t>
      </w:r>
    </w:p>
    <w:p w:rsidR="00AF1DB9" w:rsidRPr="00CE2E88" w:rsidRDefault="00AF1DB9" w:rsidP="00CE2E88">
      <w:r>
        <w:t>6-Boşlukta yer kaplayan her şeye…………………………denir.</w:t>
      </w:r>
    </w:p>
    <w:p w:rsidR="00AF1DB9" w:rsidRPr="00CE2E88" w:rsidRDefault="00AF1DB9" w:rsidP="00CE2E88">
      <w:hyperlink r:id="rId4" w:history="1">
        <w:r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</w:p>
    <w:p w:rsidR="00AF1DB9" w:rsidRPr="00CE2E88" w:rsidRDefault="00AF1DB9" w:rsidP="00CE2E88"/>
    <w:p w:rsidR="00AF1DB9" w:rsidRPr="00CE2E88" w:rsidRDefault="00AF1DB9" w:rsidP="00CE2E88"/>
    <w:sectPr w:rsidR="00AF1DB9" w:rsidRPr="00CE2E88" w:rsidSect="006A01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2E88"/>
    <w:rsid w:val="00443E30"/>
    <w:rsid w:val="0048351C"/>
    <w:rsid w:val="004D47B5"/>
    <w:rsid w:val="006A018E"/>
    <w:rsid w:val="008F225B"/>
    <w:rsid w:val="009A5E1C"/>
    <w:rsid w:val="00AF1DB9"/>
    <w:rsid w:val="00CE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18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E2E8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F225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152</Words>
  <Characters>867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Arçelik</dc:creator>
  <cp:keywords/>
  <dc:description/>
  <cp:lastModifiedBy>edanur</cp:lastModifiedBy>
  <cp:revision>2</cp:revision>
  <dcterms:created xsi:type="dcterms:W3CDTF">2010-11-26T08:06:00Z</dcterms:created>
  <dcterms:modified xsi:type="dcterms:W3CDTF">2012-02-22T18:35:00Z</dcterms:modified>
</cp:coreProperties>
</file>